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F1" w:rsidRPr="00DC0CF5" w:rsidRDefault="005D19F1" w:rsidP="000C5269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20"/>
      <w:r w:rsidRPr="00DC0CF5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5"/>
        <w:gridCol w:w="5686"/>
      </w:tblGrid>
      <w:tr w:rsidR="005D19F1" w:rsidRPr="000C5269" w:rsidTr="000C5269">
        <w:tc>
          <w:tcPr>
            <w:tcW w:w="3885" w:type="dxa"/>
          </w:tcPr>
          <w:p w:rsidR="005D19F1" w:rsidRPr="000C5269" w:rsidRDefault="005D19F1" w:rsidP="000C5269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5D19F1" w:rsidRPr="000C5269" w:rsidRDefault="005D19F1" w:rsidP="000C526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C5269">
              <w:rPr>
                <w:rFonts w:ascii="Times New Roman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5D19F1" w:rsidRPr="000C5269" w:rsidTr="000C5269">
        <w:tc>
          <w:tcPr>
            <w:tcW w:w="3885" w:type="dxa"/>
          </w:tcPr>
          <w:p w:rsidR="005D19F1" w:rsidRPr="000C5269" w:rsidRDefault="005D19F1" w:rsidP="000C5269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5D19F1" w:rsidRPr="000C5269" w:rsidRDefault="005D19F1" w:rsidP="000C526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5269">
              <w:rPr>
                <w:rFonts w:ascii="Times New Roman" w:hAnsi="Times New Roman" w:cs="Times New Roman"/>
                <w:sz w:val="28"/>
                <w:szCs w:val="28"/>
              </w:rPr>
              <w:t>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269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</w:t>
            </w:r>
          </w:p>
        </w:tc>
      </w:tr>
      <w:tr w:rsidR="005D19F1" w:rsidRPr="000C5269" w:rsidTr="000C5269">
        <w:tc>
          <w:tcPr>
            <w:tcW w:w="3885" w:type="dxa"/>
          </w:tcPr>
          <w:p w:rsidR="005D19F1" w:rsidRPr="000C5269" w:rsidRDefault="005D19F1" w:rsidP="000C5269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5D19F1" w:rsidRPr="000C5269" w:rsidRDefault="005D19F1" w:rsidP="000C526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C5269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</w:tr>
      <w:tr w:rsidR="005D19F1" w:rsidRPr="000C5269" w:rsidTr="000C5269">
        <w:tc>
          <w:tcPr>
            <w:tcW w:w="3885" w:type="dxa"/>
          </w:tcPr>
          <w:p w:rsidR="005D19F1" w:rsidRPr="000C5269" w:rsidRDefault="005D19F1" w:rsidP="000C5269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5D19F1" w:rsidRPr="000C5269" w:rsidRDefault="005D19F1" w:rsidP="000C526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C5269">
              <w:rPr>
                <w:rFonts w:ascii="Times New Roman" w:hAnsi="Times New Roman" w:cs="Times New Roman"/>
                <w:sz w:val="28"/>
                <w:szCs w:val="28"/>
              </w:rPr>
              <w:t>«Детская школа искусств им. Е.М.Беляева»</w:t>
            </w:r>
          </w:p>
        </w:tc>
      </w:tr>
      <w:tr w:rsidR="005D19F1" w:rsidRPr="000C5269" w:rsidTr="000C5269">
        <w:tc>
          <w:tcPr>
            <w:tcW w:w="3885" w:type="dxa"/>
          </w:tcPr>
          <w:p w:rsidR="005D19F1" w:rsidRPr="000C5269" w:rsidRDefault="005D19F1" w:rsidP="000C5269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6" w:type="dxa"/>
          </w:tcPr>
          <w:p w:rsidR="005D19F1" w:rsidRPr="000C5269" w:rsidRDefault="005D19F1" w:rsidP="000C526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C5269">
              <w:rPr>
                <w:rFonts w:ascii="Times New Roman" w:hAnsi="Times New Roman" w:cs="Times New Roman"/>
                <w:sz w:val="28"/>
                <w:szCs w:val="28"/>
              </w:rPr>
              <w:t>г. Клинцы Брянской области</w:t>
            </w:r>
          </w:p>
        </w:tc>
      </w:tr>
    </w:tbl>
    <w:p w:rsidR="005D19F1" w:rsidRDefault="005D19F1" w:rsidP="006F76D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5D19F1" w:rsidRDefault="005D19F1" w:rsidP="006F76D4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2ACF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8E2ACF">
        <w:rPr>
          <w:rFonts w:ascii="Times New Roman" w:hAnsi="Times New Roman" w:cs="Times New Roman"/>
          <w:b/>
          <w:bCs/>
          <w:sz w:val="28"/>
          <w:szCs w:val="28"/>
        </w:rPr>
        <w:t>. Нормы часов за ставку (оклад) заработной платы педагогических работников, условия установления (изменения) объема учебной нагрузки преподавателей, продолжительность рабочего времени.</w:t>
      </w:r>
    </w:p>
    <w:p w:rsidR="005D19F1" w:rsidRPr="008E2ACF" w:rsidRDefault="005D19F1" w:rsidP="006F76D4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"/>
      <w:bookmarkEnd w:id="0"/>
      <w:r w:rsidRPr="006A43A0">
        <w:rPr>
          <w:rFonts w:ascii="Times New Roman" w:hAnsi="Times New Roman" w:cs="Times New Roman"/>
          <w:sz w:val="28"/>
          <w:szCs w:val="28"/>
        </w:rPr>
        <w:t>Продолжительность рабочего времени (норма часов педагогической работы за ставку заработной платы) для педагогических работников устанавливается исходя из сокращенной продолжительности рабочего времени не более 36 часов в неделю.</w:t>
      </w:r>
    </w:p>
    <w:p w:rsidR="005D19F1" w:rsidRPr="006A43A0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работникам в зависимости от должности и (или) специальности с учетом особенностей их труда устанавливается:</w:t>
      </w:r>
    </w:p>
    <w:p w:rsidR="005D19F1" w:rsidRPr="006A43A0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bookmarkEnd w:id="1"/>
      <w:r>
        <w:rPr>
          <w:rFonts w:ascii="Times New Roman" w:hAnsi="Times New Roman" w:cs="Times New Roman"/>
          <w:sz w:val="28"/>
          <w:szCs w:val="28"/>
        </w:rPr>
        <w:t>1</w:t>
      </w:r>
      <w:r w:rsidRPr="006A43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6A43A0">
        <w:rPr>
          <w:rFonts w:ascii="Times New Roman" w:hAnsi="Times New Roman" w:cs="Times New Roman"/>
          <w:sz w:val="28"/>
          <w:szCs w:val="28"/>
        </w:rPr>
        <w:t xml:space="preserve"> Норма часов преподавательской работы за ставку заработной платы (нормируемая часть педагогической работы):</w:t>
      </w:r>
    </w:p>
    <w:bookmarkEnd w:id="2"/>
    <w:p w:rsidR="005D19F1" w:rsidRPr="008F0B84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часов в неделю - преподавателям 1</w:t>
      </w:r>
      <w:r w:rsidRPr="006A43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7 классов детских школ искусств </w:t>
      </w:r>
      <w:r w:rsidRPr="006A43A0">
        <w:rPr>
          <w:rFonts w:ascii="Times New Roman" w:hAnsi="Times New Roman" w:cs="Times New Roman"/>
          <w:sz w:val="28"/>
          <w:szCs w:val="28"/>
        </w:rPr>
        <w:t>музыкального, художественного, хореографического образова</w:t>
      </w:r>
      <w:r>
        <w:rPr>
          <w:rFonts w:ascii="Times New Roman" w:hAnsi="Times New Roman" w:cs="Times New Roman"/>
          <w:sz w:val="28"/>
          <w:szCs w:val="28"/>
        </w:rPr>
        <w:t xml:space="preserve">ния с 5-летним сроком обучения, </w:t>
      </w:r>
      <w:r w:rsidRPr="006A43A0">
        <w:rPr>
          <w:rFonts w:ascii="Times New Roman" w:hAnsi="Times New Roman" w:cs="Times New Roman"/>
          <w:sz w:val="28"/>
          <w:szCs w:val="28"/>
        </w:rPr>
        <w:t>с 7-летним сроком обучения (детских музыкальных, художественных, хореографических и других школ), 1-4 классов детских художественных школ и школ общего художественного образования с 4-летним сроком обучения;</w:t>
      </w:r>
    </w:p>
    <w:p w:rsidR="005D19F1" w:rsidRDefault="005D19F1" w:rsidP="006F76D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Выполнение педагогической работы педагогическими работниками, указанными в настоящем пункте характеризуется наличием установленных норм времени только для выполнения педагогической работы, связанной с преподавательской работой.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другой части педагогической работы педагогическими работниками, ведущими преподавательскую работу, осуществляется в течение рабочего времени, которое не конкретизировано по количеству часов.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Нормируемая часть рабочего времени работников, предусмотренных в настоящем пункте, определяется в астрономических часах (1час) и включает проводимые уроки (учебные занятия) независимо от их продолжительности и короткие перерывы (перемены) между каждым учебным занятием, установленные для обучающихся. Количество часов установленной учебной нагрузки соответствует количеству проводимой указанными работниками учебных занятий продолжительностью, не превышающей 40 минут.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Конкретная продолжительность учебных занятий, а также перерывов (перемен) между ними предусматривается уставом либо локальным актом образовательного учреждения с учетом соответствующих санитарно-эпидемиологических правил и нормативов. Выполнение преподавательской работы регулируется расписанием учебных занятий.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спаренных учебных занятий неустановленные перерывы могут суммироваться и использоваться для выполнения другой педагогической работы в порядке, предусмотренном правилами внутреннего трудового распорядка образовательного учреждений. Другая часть педагогической работы указанных работников, которая не конкретизирована по количеству часов, а следует из их должностных обязанностей, предусмотренных уставом образовательного учреждения и правилами внутреннего трудового распорядка образовательного учреждения, и регулируется графиками и планами работы, в том числе личными планами педагогического работника, может быть связана с: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выполнением обязанностей, связанных с участием в работе педагогических, методических советов, с работой по проведению родительских собраний, консультаций, воспитательных и других мероприятий, предусмотренных образовательной программой;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организацией и проведением методической, диагностической консультативной помощи родителям или лицам, их заменяющих, семьям, обучающим детей на дому в соответствии с медицинским заключением;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временем, затрачиваемым непосредственно на подготовку к работе по обучению и воспитанию обучающихся,  изучению их индивидуальных способностей, интересов и склонностей, а также их семейных обстоятельств и жилищно-бытовых условий;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дежурствами в образовательном учреждении в период образовательного процесса, которые при необходимости могут организовываться в целях подготовки к проведению занятий, наблюдения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обучающихся, различной степени активности;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выполнением дополнительно возложенных на педагогических работников обязанностей, непосредственно связанных с образовательным процессом, с соответствующей дополнительной оплатой труда (классное руководство, заведование учебными кабинетами и др.).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r>
        <w:rPr>
          <w:rFonts w:ascii="Times New Roman" w:hAnsi="Times New Roman" w:cs="Times New Roman"/>
          <w:sz w:val="28"/>
          <w:szCs w:val="28"/>
        </w:rPr>
        <w:t>1.2</w:t>
      </w:r>
      <w:r w:rsidRPr="006A43A0">
        <w:rPr>
          <w:rFonts w:ascii="Times New Roman" w:hAnsi="Times New Roman" w:cs="Times New Roman"/>
          <w:sz w:val="28"/>
          <w:szCs w:val="28"/>
        </w:rPr>
        <w:t>. Норма часов педагогической работы за ставку заработной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3A0">
        <w:rPr>
          <w:rFonts w:ascii="Times New Roman" w:hAnsi="Times New Roman" w:cs="Times New Roman"/>
          <w:sz w:val="28"/>
          <w:szCs w:val="28"/>
        </w:rPr>
        <w:t>концертмейстерам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 установлена из расчета </w:t>
      </w:r>
      <w:r w:rsidRPr="006A43A0">
        <w:rPr>
          <w:rFonts w:ascii="Times New Roman" w:hAnsi="Times New Roman" w:cs="Times New Roman"/>
          <w:sz w:val="28"/>
          <w:szCs w:val="28"/>
        </w:rPr>
        <w:t>24 часа в неделю</w:t>
      </w:r>
      <w:bookmarkEnd w:id="3"/>
      <w:r>
        <w:rPr>
          <w:rFonts w:ascii="Times New Roman" w:hAnsi="Times New Roman" w:cs="Times New Roman"/>
          <w:sz w:val="28"/>
          <w:szCs w:val="28"/>
        </w:rPr>
        <w:t>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За время работы в период осенних, зимних, весенних и летних каникул обучающихся, а также в период отмены учебных занятий (образовательного процесса) для обучающихся, воспитанников по санитарно-эпидемиологическим, климатическим и другим основаниям оплата труда педагогических работников и лиц из числа руководящих, административно-хозяйственного и учебно-вспомогательного персонала, ведущих в течение учебного года преподавательскую работу, в том числе занятия с кружками, производится из расчета заработной платы, установленной при тарификации, предшествующей началу каникул или периоду отмены учебных занятий (образовательного процесса) по указанным выше причинам.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Лицам, работающим на условиях почасовой оплаты и не ведущим педагогической работы во время каникул, оплата за это время не производится.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19F1" w:rsidRPr="006A43A0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sub_10055"/>
      <w:r w:rsidRPr="006A43A0">
        <w:rPr>
          <w:rFonts w:ascii="Times New Roman" w:hAnsi="Times New Roman" w:cs="Times New Roman"/>
          <w:b/>
          <w:bCs/>
          <w:sz w:val="28"/>
          <w:szCs w:val="28"/>
        </w:rPr>
        <w:t>Примечания.</w:t>
      </w:r>
    </w:p>
    <w:p w:rsidR="005D19F1" w:rsidRPr="006A43A0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51"/>
      <w:bookmarkEnd w:id="4"/>
      <w:r w:rsidRPr="006A43A0">
        <w:rPr>
          <w:rFonts w:ascii="Times New Roman" w:hAnsi="Times New Roman" w:cs="Times New Roman"/>
          <w:sz w:val="28"/>
          <w:szCs w:val="28"/>
        </w:rPr>
        <w:t>1. Продолжительность рабочего времени педагогических работников включает преподавательскую (учебную) работу, воспитательную, а также другую педагогическую работу, предусмотренную квалификационными характеристиками по должностям и особенностями режима рабочего времени и времени отдыха педагогических и других работников образовательных учреждений, утвержденными в установленном порядке.</w:t>
      </w:r>
    </w:p>
    <w:p w:rsidR="005D19F1" w:rsidRPr="006A43A0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22"/>
      <w:bookmarkEnd w:id="5"/>
      <w:r w:rsidRPr="006A43A0">
        <w:rPr>
          <w:rFonts w:ascii="Times New Roman" w:hAnsi="Times New Roman" w:cs="Times New Roman"/>
          <w:sz w:val="28"/>
          <w:szCs w:val="28"/>
        </w:rPr>
        <w:t>2. Норма часов педагогической и (или) преподавательской работы за ставку заработной платы педагогических работников устан</w:t>
      </w:r>
      <w:r>
        <w:rPr>
          <w:rFonts w:ascii="Times New Roman" w:hAnsi="Times New Roman" w:cs="Times New Roman"/>
          <w:sz w:val="28"/>
          <w:szCs w:val="28"/>
        </w:rPr>
        <w:t>овлена в астрономических часах и</w:t>
      </w:r>
      <w:r w:rsidRPr="006A43A0">
        <w:rPr>
          <w:rFonts w:ascii="Times New Roman" w:hAnsi="Times New Roman" w:cs="Times New Roman"/>
          <w:sz w:val="28"/>
          <w:szCs w:val="28"/>
        </w:rPr>
        <w:t xml:space="preserve"> включает проводимые ими уроки (занятия) независимо от их продолжительности и короткие перерывы (перемены) между ними.</w:t>
      </w:r>
    </w:p>
    <w:p w:rsidR="005D19F1" w:rsidRPr="006A43A0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33"/>
      <w:bookmarkEnd w:id="6"/>
      <w:r w:rsidRPr="006A43A0">
        <w:rPr>
          <w:rFonts w:ascii="Times New Roman" w:hAnsi="Times New Roman" w:cs="Times New Roman"/>
          <w:sz w:val="28"/>
          <w:szCs w:val="28"/>
        </w:rPr>
        <w:t>3. За преподавательскую (педагогическую) работу, выполняемую с согласия педагогических работников сверх установленной нормы часов за ставку заработной платы, производится дополнительная оплата соответственно получаемой ставке заработной платы в одинарном размере.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666"/>
      <w:bookmarkEnd w:id="7"/>
      <w:r>
        <w:rPr>
          <w:rFonts w:ascii="Times New Roman" w:hAnsi="Times New Roman" w:cs="Times New Roman"/>
          <w:sz w:val="28"/>
          <w:szCs w:val="28"/>
        </w:rPr>
        <w:t>4. Оплата труда за замещение отсутствующего преподавателя,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его недельной (месячной) учебной нагрузки путем внесения изменений в тарификацию.</w:t>
      </w:r>
    </w:p>
    <w:p w:rsidR="005D19F1" w:rsidRPr="006A43A0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Предоставление преподавательской работы лицам, выполняющим ее помимо основной работы в том же образовательном учреждении (включая руководителей), а также педагогическим, руководящим и иным работникам других образовательных учреждений, работникам предприятий, учреждений и организаций (включая работников органов управления образованием и учебно-методических кабинетов), осуществляется при условии, если преподаватели, для которых данное образовательное учреждение является местом основной работы, обеспечены преподавательской работой по своей специальности в объеме не менее чем на ставку заработной платы.</w:t>
      </w:r>
    </w:p>
    <w:bookmarkEnd w:id="8"/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Предельный объем учебной нагрузки (преподавательской работы), который может выполняться в том же образовательном учреждении руководителем образовательного учреждения, устанавливается распоряжением Клинцовской городской администрации, а других работников, ведущих ее помимо основной работы по трудовому договору (включая заместителей руководителя), - самим образовательным учреждением.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Педагогическая (преподавательская) работа руководителя образовательного учреждения по совместительству в другом образовательном учреждении, а также иная его работа по совместительству (кроме руководящей работы) может иметь место только </w:t>
      </w:r>
      <w:bookmarkStart w:id="9" w:name="sub_40"/>
      <w:r>
        <w:rPr>
          <w:rFonts w:ascii="Times New Roman" w:hAnsi="Times New Roman" w:cs="Times New Roman"/>
          <w:sz w:val="28"/>
          <w:szCs w:val="28"/>
        </w:rPr>
        <w:t>по согласованию с учредителем.</w:t>
      </w: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19F1" w:rsidRDefault="005D19F1" w:rsidP="006F76D4">
      <w:pPr>
        <w:pStyle w:val="NoSpacing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19F1" w:rsidRPr="005C4D4A" w:rsidRDefault="005D19F1" w:rsidP="005C4D4A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sub_30"/>
      <w:r w:rsidRPr="005C4D4A">
        <w:rPr>
          <w:rFonts w:ascii="Times New Roman" w:hAnsi="Times New Roman" w:cs="Times New Roman"/>
          <w:sz w:val="28"/>
          <w:szCs w:val="28"/>
        </w:rPr>
        <w:t>II. Особенности установления объема учебной нагрузки п</w:t>
      </w:r>
      <w:r>
        <w:rPr>
          <w:rFonts w:ascii="Times New Roman" w:hAnsi="Times New Roman" w:cs="Times New Roman"/>
          <w:sz w:val="28"/>
          <w:szCs w:val="28"/>
        </w:rPr>
        <w:t>едагогическим работникам.</w:t>
      </w:r>
    </w:p>
    <w:bookmarkEnd w:id="10"/>
    <w:p w:rsidR="005D19F1" w:rsidRDefault="005D19F1" w:rsidP="005C4D4A"/>
    <w:p w:rsidR="005D19F1" w:rsidRDefault="005D19F1" w:rsidP="005E182A">
      <w:pPr>
        <w:ind w:firstLine="709"/>
        <w:jc w:val="both"/>
        <w:rPr>
          <w:sz w:val="28"/>
          <w:szCs w:val="28"/>
        </w:rPr>
      </w:pPr>
      <w:bookmarkStart w:id="11" w:name="sub_31"/>
      <w:bookmarkStart w:id="12" w:name="sub_32"/>
      <w:r>
        <w:rPr>
          <w:sz w:val="28"/>
          <w:szCs w:val="28"/>
        </w:rPr>
        <w:t>2.1. Объем учебной нагрузки педагогическим работникам образовательных учреждений устанавливается</w:t>
      </w:r>
      <w:bookmarkEnd w:id="11"/>
      <w:r>
        <w:rPr>
          <w:sz w:val="28"/>
          <w:szCs w:val="28"/>
        </w:rPr>
        <w:t xml:space="preserve"> исходя из количества часов по учебному плану и учебным образовательным программам, обеспеченности педагогическими кадрами и </w:t>
      </w:r>
      <w:r w:rsidRPr="0026581C">
        <w:rPr>
          <w:sz w:val="28"/>
          <w:szCs w:val="28"/>
        </w:rPr>
        <w:t>количеством обучающихся</w:t>
      </w:r>
      <w:r>
        <w:rPr>
          <w:sz w:val="28"/>
          <w:szCs w:val="28"/>
        </w:rPr>
        <w:t xml:space="preserve"> (контингента) школы. Право распределять учебную нагрузку предоставлено руководителю образовательного учреждения с учетом мнения выборного профсоюзного органа, представляющего интересы большинства коллектива, который несет ответственность за ее реальность и выполнение каждым работником.</w:t>
      </w:r>
    </w:p>
    <w:p w:rsidR="005D19F1" w:rsidRPr="00DE35A2" w:rsidRDefault="005D19F1" w:rsidP="005E182A">
      <w:pPr>
        <w:pStyle w:val="ConsPlusNonforma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E35A2">
        <w:rPr>
          <w:rFonts w:ascii="Times New Roman" w:hAnsi="Times New Roman" w:cs="Times New Roman"/>
          <w:sz w:val="28"/>
          <w:szCs w:val="28"/>
        </w:rPr>
        <w:t>Объём учебной нагрузки, установленный педагогическому работнику по тарификации в начале учебного года, не может быть уменьшен  в течение учебного года по инициативе р</w:t>
      </w:r>
      <w:r>
        <w:rPr>
          <w:rFonts w:ascii="Times New Roman" w:hAnsi="Times New Roman" w:cs="Times New Roman"/>
          <w:sz w:val="28"/>
          <w:szCs w:val="28"/>
        </w:rPr>
        <w:t>уководителя</w:t>
      </w:r>
      <w:r w:rsidRPr="00DE35A2">
        <w:rPr>
          <w:rFonts w:ascii="Times New Roman" w:hAnsi="Times New Roman" w:cs="Times New Roman"/>
          <w:sz w:val="28"/>
          <w:szCs w:val="28"/>
        </w:rPr>
        <w:t>, за исключением случаев уменьшения количества часов по учебным планам и учебным программам, уменьшения количества учащихся (контингента) школы.</w:t>
      </w:r>
    </w:p>
    <w:p w:rsidR="005D19F1" w:rsidRDefault="005D19F1" w:rsidP="005E182A">
      <w:pPr>
        <w:pStyle w:val="ConsPlusNonforma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E35A2">
        <w:rPr>
          <w:rFonts w:ascii="Times New Roman" w:hAnsi="Times New Roman" w:cs="Times New Roman"/>
          <w:sz w:val="28"/>
          <w:szCs w:val="28"/>
        </w:rPr>
        <w:t>Объём учебной нагрузки, установленный педагогическому работнику по тарификации в текущем учебном году,  не может быть уменьшен в следующем учебном году, за исключением случаев уменьшения количества часов по учебным планам и учебным программам, уменьшения количества учащихся (контингента) школы.</w:t>
      </w:r>
    </w:p>
    <w:p w:rsidR="005D19F1" w:rsidRPr="003C0C6F" w:rsidRDefault="005D19F1" w:rsidP="005E182A">
      <w:pPr>
        <w:pStyle w:val="ConsPlusNonforma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C0C6F">
        <w:rPr>
          <w:rFonts w:ascii="Times New Roman" w:hAnsi="Times New Roman" w:cs="Times New Roman"/>
          <w:sz w:val="28"/>
          <w:szCs w:val="28"/>
        </w:rPr>
        <w:t xml:space="preserve">При изменении </w:t>
      </w:r>
      <w:r>
        <w:rPr>
          <w:rFonts w:ascii="Times New Roman" w:hAnsi="Times New Roman" w:cs="Times New Roman"/>
          <w:sz w:val="28"/>
          <w:szCs w:val="28"/>
        </w:rPr>
        <w:t>руководителем</w:t>
      </w:r>
      <w:r w:rsidRPr="003C0C6F">
        <w:rPr>
          <w:rFonts w:ascii="Times New Roman" w:hAnsi="Times New Roman" w:cs="Times New Roman"/>
          <w:sz w:val="28"/>
          <w:szCs w:val="28"/>
        </w:rPr>
        <w:t xml:space="preserve"> условий трудового договора (за исключением трудовой функции)</w:t>
      </w:r>
      <w:r>
        <w:rPr>
          <w:rFonts w:ascii="Times New Roman" w:hAnsi="Times New Roman" w:cs="Times New Roman"/>
          <w:sz w:val="28"/>
          <w:szCs w:val="28"/>
        </w:rPr>
        <w:t>, заключенного с педагогическим работником,</w:t>
      </w:r>
      <w:r w:rsidRPr="003C0C6F">
        <w:rPr>
          <w:rFonts w:ascii="Times New Roman" w:hAnsi="Times New Roman" w:cs="Times New Roman"/>
          <w:sz w:val="28"/>
          <w:szCs w:val="28"/>
        </w:rPr>
        <w:t xml:space="preserve"> по причинам, связанным с уменьшением количества часов по учебным планам и учебным программам, а также с  уменьшением количества учащихся (контингента) школы, т.е. по основаниям, связанным с изменением организационных или технологических условий труда, работодатель обязан уведомить об этом работника в письменной форме не позднее, чем за 2 месяца (</w:t>
      </w:r>
      <w:hyperlink r:id="rId4" w:history="1">
        <w:r w:rsidRPr="003C0C6F">
          <w:rPr>
            <w:rFonts w:ascii="Times New Roman" w:hAnsi="Times New Roman" w:cs="Times New Roman"/>
            <w:sz w:val="28"/>
            <w:szCs w:val="28"/>
          </w:rPr>
          <w:t>статья 74</w:t>
        </w:r>
      </w:hyperlink>
      <w:r w:rsidRPr="003C0C6F">
        <w:rPr>
          <w:rFonts w:ascii="Times New Roman" w:hAnsi="Times New Roman" w:cs="Times New Roman"/>
          <w:sz w:val="28"/>
          <w:szCs w:val="28"/>
        </w:rPr>
        <w:t xml:space="preserve"> ТК РФ).</w:t>
      </w:r>
    </w:p>
    <w:p w:rsidR="005D19F1" w:rsidRDefault="005D19F1" w:rsidP="005E182A">
      <w:pPr>
        <w:pStyle w:val="ConsPlusNonforma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окончании учебного года, </w:t>
      </w:r>
      <w:r w:rsidRPr="00DE35A2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ухода педагогического работника</w:t>
      </w:r>
      <w:r w:rsidRPr="00DE35A2">
        <w:rPr>
          <w:rFonts w:ascii="Times New Roman" w:hAnsi="Times New Roman" w:cs="Times New Roman"/>
          <w:sz w:val="28"/>
          <w:szCs w:val="28"/>
        </w:rPr>
        <w:t xml:space="preserve"> в отпуск опреде</w:t>
      </w:r>
      <w:r>
        <w:rPr>
          <w:rFonts w:ascii="Times New Roman" w:hAnsi="Times New Roman" w:cs="Times New Roman"/>
          <w:sz w:val="28"/>
          <w:szCs w:val="28"/>
        </w:rPr>
        <w:t xml:space="preserve">ляется объем </w:t>
      </w:r>
      <w:r w:rsidRPr="00DE35A2">
        <w:rPr>
          <w:rFonts w:ascii="Times New Roman" w:hAnsi="Times New Roman" w:cs="Times New Roman"/>
          <w:sz w:val="28"/>
          <w:szCs w:val="28"/>
        </w:rPr>
        <w:t>уче</w:t>
      </w:r>
      <w:r>
        <w:rPr>
          <w:rFonts w:ascii="Times New Roman" w:hAnsi="Times New Roman" w:cs="Times New Roman"/>
          <w:sz w:val="28"/>
          <w:szCs w:val="28"/>
        </w:rPr>
        <w:t>бной</w:t>
      </w:r>
      <w:r w:rsidRPr="00DE35A2">
        <w:rPr>
          <w:rFonts w:ascii="Times New Roman" w:hAnsi="Times New Roman" w:cs="Times New Roman"/>
          <w:sz w:val="28"/>
          <w:szCs w:val="28"/>
        </w:rPr>
        <w:t xml:space="preserve"> нагрузк</w:t>
      </w:r>
      <w:r>
        <w:rPr>
          <w:rFonts w:ascii="Times New Roman" w:hAnsi="Times New Roman" w:cs="Times New Roman"/>
          <w:sz w:val="28"/>
          <w:szCs w:val="28"/>
        </w:rPr>
        <w:t>и, оставшийся у педагогического работника</w:t>
      </w:r>
      <w:r w:rsidRPr="00DE35A2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конец  учебного</w:t>
      </w:r>
      <w:r w:rsidRPr="00DE35A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DE35A2">
        <w:rPr>
          <w:rFonts w:ascii="Times New Roman" w:hAnsi="Times New Roman" w:cs="Times New Roman"/>
          <w:sz w:val="28"/>
          <w:szCs w:val="28"/>
        </w:rPr>
        <w:t>исключая выпускников и о</w:t>
      </w:r>
      <w:r>
        <w:rPr>
          <w:rFonts w:ascii="Times New Roman" w:hAnsi="Times New Roman" w:cs="Times New Roman"/>
          <w:sz w:val="28"/>
          <w:szCs w:val="28"/>
        </w:rPr>
        <w:t>тчисленных</w:t>
      </w:r>
      <w:r w:rsidRPr="00DE35A2">
        <w:rPr>
          <w:rFonts w:ascii="Times New Roman" w:hAnsi="Times New Roman" w:cs="Times New Roman"/>
          <w:sz w:val="28"/>
          <w:szCs w:val="28"/>
        </w:rPr>
        <w:t xml:space="preserve"> учащихся по заявлению родителей (законных представителей)</w:t>
      </w:r>
      <w:r>
        <w:rPr>
          <w:rFonts w:ascii="Times New Roman" w:hAnsi="Times New Roman" w:cs="Times New Roman"/>
          <w:sz w:val="28"/>
          <w:szCs w:val="28"/>
        </w:rPr>
        <w:t>. С данной нагрузкой  работодатель знакомит педагогического работника под роспись.</w:t>
      </w:r>
    </w:p>
    <w:p w:rsidR="005D19F1" w:rsidRDefault="005D19F1" w:rsidP="005C4D4A">
      <w:pPr>
        <w:ind w:firstLine="709"/>
        <w:jc w:val="both"/>
        <w:rPr>
          <w:sz w:val="28"/>
          <w:szCs w:val="28"/>
        </w:rPr>
      </w:pPr>
      <w:bookmarkStart w:id="13" w:name="_GoBack"/>
      <w:bookmarkEnd w:id="13"/>
      <w:r>
        <w:rPr>
          <w:sz w:val="28"/>
          <w:szCs w:val="28"/>
        </w:rPr>
        <w:t>2.2. Предельный объем учебной нагрузки (преподавательской работы), который может выполняться в том же образовательном учреждении руководителем образовательного учреждения, определяется распоряжением Клинцовской городской администрации, а других работников, ведущих ее помимо основной работы (включая заместителей руководителя), - самым образовательным учреждением.</w:t>
      </w:r>
    </w:p>
    <w:bookmarkEnd w:id="12"/>
    <w:p w:rsidR="005D19F1" w:rsidRDefault="005D19F1" w:rsidP="005C4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преподавательской работы лицам, выполняющим ее, в том числе помимо основной работы, в том же образовательном учреждении (включая руководителей), а также педагогическим, руководящим и иным работникам других образовательных учреждений, работникам предприятий, учреждений и организаций (включая работников органов управления образованием и учебно-методических кабинетов) </w:t>
      </w:r>
      <w:r w:rsidRPr="002B4980">
        <w:rPr>
          <w:sz w:val="28"/>
          <w:szCs w:val="28"/>
        </w:rPr>
        <w:t>осуществляется при условии,</w:t>
      </w:r>
      <w:r>
        <w:rPr>
          <w:sz w:val="28"/>
          <w:szCs w:val="28"/>
        </w:rPr>
        <w:t xml:space="preserve"> если преподаватели, для которых данное образовательное учреждение является местом основной работы, обеспечены преподавательской работой по своей специальности в объеме не менее чем на ставку заработной платы.</w:t>
      </w:r>
    </w:p>
    <w:p w:rsidR="005D19F1" w:rsidRDefault="005D19F1" w:rsidP="00F42281">
      <w:pPr>
        <w:pStyle w:val="ConsPlusNonformat"/>
        <w:ind w:firstLine="600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Учебная нагрузка преподавателям, находящимся в отпуске по уходу за ребенком до достижения ребенком возраста 3 лет при распределении ее на  очередной учебный год устанавливается на общих основаниях, а затем на период нахождения в этом отпуске передается для выполнения другим преподавателям.</w:t>
      </w:r>
    </w:p>
    <w:p w:rsidR="005D19F1" w:rsidRPr="003E66EE" w:rsidRDefault="005D19F1" w:rsidP="006F76D4"/>
    <w:p w:rsidR="005D19F1" w:rsidRDefault="005D19F1" w:rsidP="006F76D4">
      <w:pPr>
        <w:jc w:val="center"/>
        <w:rPr>
          <w:b/>
          <w:bCs/>
          <w:sz w:val="28"/>
          <w:szCs w:val="28"/>
        </w:rPr>
      </w:pPr>
      <w:bookmarkStart w:id="14" w:name="sub_4001"/>
      <w:bookmarkEnd w:id="9"/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 xml:space="preserve">. Порядок исчисления заработной платы </w:t>
      </w:r>
      <w:r w:rsidRPr="00FD188D">
        <w:rPr>
          <w:b/>
          <w:bCs/>
          <w:sz w:val="28"/>
          <w:szCs w:val="28"/>
        </w:rPr>
        <w:t>преподавател</w:t>
      </w:r>
      <w:r>
        <w:rPr>
          <w:b/>
          <w:bCs/>
          <w:sz w:val="28"/>
          <w:szCs w:val="28"/>
        </w:rPr>
        <w:t>ей образовательных учреждений.</w:t>
      </w:r>
    </w:p>
    <w:p w:rsidR="005D19F1" w:rsidRPr="00FD188D" w:rsidRDefault="005D19F1" w:rsidP="006F76D4">
      <w:pPr>
        <w:jc w:val="both"/>
        <w:rPr>
          <w:b/>
          <w:bCs/>
          <w:sz w:val="28"/>
          <w:szCs w:val="28"/>
        </w:rPr>
      </w:pPr>
    </w:p>
    <w:p w:rsidR="005D19F1" w:rsidRDefault="005D19F1" w:rsidP="006F76D4">
      <w:pPr>
        <w:jc w:val="both"/>
        <w:rPr>
          <w:sz w:val="28"/>
          <w:szCs w:val="28"/>
        </w:rPr>
      </w:pPr>
      <w:bookmarkStart w:id="15" w:name="sub_41"/>
      <w:bookmarkEnd w:id="14"/>
      <w:r w:rsidRPr="005C4D4A">
        <w:t>3</w:t>
      </w:r>
      <w:r>
        <w:rPr>
          <w:sz w:val="28"/>
          <w:szCs w:val="28"/>
        </w:rPr>
        <w:t xml:space="preserve">.1. </w:t>
      </w:r>
      <w:r w:rsidRPr="00FD188D">
        <w:rPr>
          <w:sz w:val="28"/>
          <w:szCs w:val="28"/>
        </w:rPr>
        <w:t xml:space="preserve">Месячная заработная плата преподавателей определяется </w:t>
      </w:r>
      <w:r>
        <w:rPr>
          <w:sz w:val="28"/>
          <w:szCs w:val="28"/>
        </w:rPr>
        <w:t xml:space="preserve">путем умножения ставки (оклада) </w:t>
      </w:r>
      <w:r w:rsidRPr="00FD188D">
        <w:rPr>
          <w:sz w:val="28"/>
          <w:szCs w:val="28"/>
        </w:rPr>
        <w:t>на фактическую нагрузку в неделю и деления полученного произведения на установленную за ставку норму часов педагогической работы в неделю.</w:t>
      </w:r>
    </w:p>
    <w:p w:rsidR="005D19F1" w:rsidRDefault="005D19F1" w:rsidP="006F76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таком же порядке исчисляется месячная заработная плата:</w:t>
      </w:r>
    </w:p>
    <w:p w:rsidR="005D19F1" w:rsidRDefault="005D19F1" w:rsidP="006F76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преподавателей за работу в другом образовательном учреждении (одном или нескольких), осуществляемую на условиях совместительства;</w:t>
      </w:r>
    </w:p>
    <w:p w:rsidR="005D19F1" w:rsidRPr="00FD188D" w:rsidRDefault="005D19F1" w:rsidP="006F76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преподавателей, для которых данное учреждение является местом основной работы, при возложении на них обязанностей по обучению детей на дому в соответствии с медицинским заключением.</w:t>
      </w:r>
    </w:p>
    <w:p w:rsidR="005D19F1" w:rsidRPr="00D837A2" w:rsidRDefault="005D19F1" w:rsidP="006F76D4">
      <w:pPr>
        <w:ind w:firstLine="567"/>
        <w:jc w:val="both"/>
        <w:rPr>
          <w:sz w:val="28"/>
          <w:szCs w:val="28"/>
        </w:rPr>
      </w:pPr>
      <w:bookmarkStart w:id="16" w:name="sub_42"/>
      <w:bookmarkEnd w:id="15"/>
      <w:r w:rsidRPr="00D837A2">
        <w:rPr>
          <w:sz w:val="28"/>
          <w:szCs w:val="28"/>
        </w:rPr>
        <w:t>3.2. Установленная преподавателям при тарификации заработная плата выплачивается ежемесячно независимо от числа недель и рабочих дней в разные месяцы года.</w:t>
      </w:r>
    </w:p>
    <w:p w:rsidR="005D19F1" w:rsidRDefault="005D19F1" w:rsidP="006F76D4">
      <w:pPr>
        <w:ind w:firstLine="567"/>
        <w:jc w:val="both"/>
        <w:rPr>
          <w:sz w:val="28"/>
          <w:szCs w:val="28"/>
        </w:rPr>
      </w:pPr>
      <w:bookmarkStart w:id="17" w:name="sub_43"/>
      <w:bookmarkEnd w:id="16"/>
      <w:r w:rsidRPr="005C4D4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D188D">
        <w:rPr>
          <w:sz w:val="28"/>
          <w:szCs w:val="28"/>
        </w:rPr>
        <w:t xml:space="preserve">3. </w:t>
      </w:r>
      <w:r>
        <w:rPr>
          <w:sz w:val="28"/>
          <w:szCs w:val="28"/>
        </w:rPr>
        <w:t>Тарификация  преподавателей утверждается два раза в год (на 1 сентября и на 1 января).</w:t>
      </w:r>
      <w:bookmarkStart w:id="18" w:name="sub_46"/>
      <w:bookmarkEnd w:id="17"/>
    </w:p>
    <w:p w:rsidR="005D19F1" w:rsidRPr="00FD188D" w:rsidRDefault="005D19F1" w:rsidP="006F76D4">
      <w:pPr>
        <w:ind w:firstLine="567"/>
        <w:jc w:val="both"/>
        <w:rPr>
          <w:sz w:val="28"/>
          <w:szCs w:val="28"/>
        </w:rPr>
      </w:pPr>
      <w:r w:rsidRPr="005C4D4A">
        <w:rPr>
          <w:sz w:val="28"/>
          <w:szCs w:val="28"/>
        </w:rPr>
        <w:t>3</w:t>
      </w:r>
      <w:r>
        <w:rPr>
          <w:sz w:val="28"/>
          <w:szCs w:val="28"/>
        </w:rPr>
        <w:t>.4</w:t>
      </w:r>
      <w:r w:rsidRPr="00FD188D">
        <w:rPr>
          <w:sz w:val="28"/>
          <w:szCs w:val="28"/>
        </w:rPr>
        <w:t>. За время работы в период осенних, зимних, весенних и летних каникул обучающихся, а также в периоды отмены учебных занятий (образовательн</w:t>
      </w:r>
      <w:r>
        <w:rPr>
          <w:sz w:val="28"/>
          <w:szCs w:val="28"/>
        </w:rPr>
        <w:t>ого процесса) для обучающихся</w:t>
      </w:r>
      <w:r w:rsidRPr="00FD188D">
        <w:rPr>
          <w:sz w:val="28"/>
          <w:szCs w:val="28"/>
        </w:rPr>
        <w:t xml:space="preserve"> по санитарно-эпидемиологическим, климатическим и другим основаниям оплата труда педагогических работников и лиц из числа руководящего, административно-хозяйственного и учебно-вспомогательного персонала, ведущих в течение учебного года преподавательскую работу, производится из расчета заработной платы, установленной при тарификации, предшествующей началу каникул или периоду отмены учебных занятий (образовательного процесса) по указанным выше причинам.</w:t>
      </w:r>
    </w:p>
    <w:bookmarkEnd w:id="18"/>
    <w:p w:rsidR="005D19F1" w:rsidRPr="007D3E03" w:rsidRDefault="005D19F1" w:rsidP="006F76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FD188D">
        <w:rPr>
          <w:sz w:val="28"/>
          <w:szCs w:val="28"/>
        </w:rPr>
        <w:t>Лицам, работающим на условиях почасовой оплаты и не ведущим педагогической работы во время каникул, оплата за это время не производится.</w:t>
      </w:r>
    </w:p>
    <w:p w:rsidR="005D19F1" w:rsidRDefault="005D19F1" w:rsidP="006F76D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sub_50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D39AA">
        <w:rPr>
          <w:rFonts w:ascii="Times New Roman" w:hAnsi="Times New Roman" w:cs="Times New Roman"/>
          <w:sz w:val="28"/>
          <w:szCs w:val="28"/>
        </w:rPr>
        <w:t>. Порядок и условия почасовой оплаты труда</w:t>
      </w:r>
    </w:p>
    <w:p w:rsidR="005D19F1" w:rsidRPr="003E66EE" w:rsidRDefault="005D19F1" w:rsidP="006F76D4"/>
    <w:p w:rsidR="005D19F1" w:rsidRPr="00DC7019" w:rsidRDefault="005D19F1" w:rsidP="006F76D4">
      <w:pPr>
        <w:ind w:firstLine="567"/>
        <w:jc w:val="both"/>
        <w:rPr>
          <w:sz w:val="28"/>
          <w:szCs w:val="28"/>
        </w:rPr>
      </w:pPr>
      <w:bookmarkStart w:id="20" w:name="sub_51"/>
      <w:bookmarkEnd w:id="19"/>
      <w:r w:rsidRPr="005C4D4A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DC7019">
        <w:rPr>
          <w:sz w:val="28"/>
          <w:szCs w:val="28"/>
        </w:rPr>
        <w:t>1. Почасовая оплата труда  преподавателей и других педагогических работников образовательных учреждений применяется при оплате:</w:t>
      </w:r>
    </w:p>
    <w:bookmarkEnd w:id="20"/>
    <w:p w:rsidR="005D19F1" w:rsidRPr="00DC7019" w:rsidRDefault="005D19F1" w:rsidP="006F76D4">
      <w:pPr>
        <w:ind w:firstLine="567"/>
        <w:jc w:val="both"/>
        <w:rPr>
          <w:sz w:val="28"/>
          <w:szCs w:val="28"/>
        </w:rPr>
      </w:pPr>
      <w:r w:rsidRPr="00DC7019">
        <w:rPr>
          <w:sz w:val="28"/>
          <w:szCs w:val="28"/>
        </w:rPr>
        <w:t>за часы, выполненные в порядке замещения отсутствующих</w:t>
      </w:r>
      <w:r>
        <w:rPr>
          <w:sz w:val="28"/>
          <w:szCs w:val="28"/>
        </w:rPr>
        <w:t xml:space="preserve"> по болезни или другим причинам </w:t>
      </w:r>
      <w:r w:rsidRPr="00DC7019">
        <w:rPr>
          <w:sz w:val="28"/>
          <w:szCs w:val="28"/>
        </w:rPr>
        <w:t>преподавателей и других педагогических работников, продолжавшегося не свыше двух месяцев;</w:t>
      </w:r>
    </w:p>
    <w:p w:rsidR="005D19F1" w:rsidRPr="00DC7019" w:rsidRDefault="005D19F1" w:rsidP="006F76D4">
      <w:pPr>
        <w:ind w:firstLine="567"/>
        <w:jc w:val="both"/>
        <w:rPr>
          <w:sz w:val="28"/>
          <w:szCs w:val="28"/>
        </w:rPr>
      </w:pPr>
      <w:r w:rsidRPr="00DC7019">
        <w:rPr>
          <w:sz w:val="28"/>
          <w:szCs w:val="28"/>
        </w:rPr>
        <w:t>при оплате за педагогическую работу специалистов предприятий, учреждений и организаций (в т.ч. из числа работников органов управления образованием, методических и учебно-методических кабинетов), привлекаемых для педагогической рабо</w:t>
      </w:r>
      <w:r>
        <w:rPr>
          <w:sz w:val="28"/>
          <w:szCs w:val="28"/>
        </w:rPr>
        <w:t>ты в образовательные учреждения.</w:t>
      </w:r>
    </w:p>
    <w:p w:rsidR="005D19F1" w:rsidRDefault="005D19F1" w:rsidP="004E32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Оплата труда за замещение отсутствующего учителя (преподавателя),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его недельной (месячной) учебной нагрузки путем внесения изменений в тарификацию.</w:t>
      </w:r>
    </w:p>
    <w:p w:rsidR="005D19F1" w:rsidRPr="00DC7019" w:rsidRDefault="005D19F1" w:rsidP="00792B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21" w:name="sub_52"/>
      <w:r w:rsidRPr="005C4D4A">
        <w:rPr>
          <w:sz w:val="28"/>
          <w:szCs w:val="28"/>
        </w:rPr>
        <w:t>4</w:t>
      </w:r>
      <w:r>
        <w:rPr>
          <w:sz w:val="28"/>
          <w:szCs w:val="28"/>
        </w:rPr>
        <w:t>.2. Руководитель</w:t>
      </w:r>
      <w:r w:rsidRPr="00DC7019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Pr="00DC7019">
        <w:rPr>
          <w:sz w:val="28"/>
          <w:szCs w:val="28"/>
        </w:rPr>
        <w:t xml:space="preserve"> учр</w:t>
      </w:r>
      <w:r>
        <w:rPr>
          <w:sz w:val="28"/>
          <w:szCs w:val="28"/>
        </w:rPr>
        <w:t>еждения</w:t>
      </w:r>
      <w:r w:rsidRPr="00DC7019">
        <w:rPr>
          <w:sz w:val="28"/>
          <w:szCs w:val="28"/>
        </w:rPr>
        <w:t xml:space="preserve"> в пределах имеющихся средств, если это целесообразно и не ущемляет интересов основных работников данного </w:t>
      </w:r>
      <w:r>
        <w:rPr>
          <w:sz w:val="28"/>
          <w:szCs w:val="28"/>
        </w:rPr>
        <w:t>образовательного учреждения, может</w:t>
      </w:r>
      <w:r w:rsidRPr="00DC7019">
        <w:rPr>
          <w:sz w:val="28"/>
          <w:szCs w:val="28"/>
        </w:rPr>
        <w:t xml:space="preserve"> привлекать для проведения</w:t>
      </w:r>
      <w:r>
        <w:rPr>
          <w:sz w:val="28"/>
          <w:szCs w:val="28"/>
        </w:rPr>
        <w:t xml:space="preserve"> учебных занятий с обучающимися </w:t>
      </w:r>
      <w:r w:rsidRPr="00DC7019">
        <w:rPr>
          <w:sz w:val="28"/>
          <w:szCs w:val="28"/>
        </w:rPr>
        <w:t>высококвалифицированных специалистов (например, на непродолжительный срок для проведения отдельных занятий)</w:t>
      </w:r>
      <w:r>
        <w:rPr>
          <w:sz w:val="28"/>
          <w:szCs w:val="28"/>
        </w:rPr>
        <w:t>,</w:t>
      </w:r>
      <w:r w:rsidRPr="00DC7019">
        <w:rPr>
          <w:sz w:val="28"/>
          <w:szCs w:val="28"/>
        </w:rPr>
        <w:t xml:space="preserve"> с применением условий и коэффициентов ставок почасовой оплаты труда, </w:t>
      </w:r>
      <w:r>
        <w:rPr>
          <w:sz w:val="28"/>
          <w:szCs w:val="28"/>
        </w:rPr>
        <w:t xml:space="preserve">в соответствии с </w:t>
      </w:r>
      <w:r w:rsidRPr="00866800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>№ 8</w:t>
      </w:r>
      <w:r w:rsidRPr="00866800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Положению.</w:t>
      </w:r>
      <w:r w:rsidRPr="00DC7019">
        <w:rPr>
          <w:sz w:val="28"/>
          <w:szCs w:val="28"/>
        </w:rPr>
        <w:t xml:space="preserve"> В размеры часовых ставок </w:t>
      </w:r>
      <w:r>
        <w:rPr>
          <w:sz w:val="28"/>
          <w:szCs w:val="28"/>
        </w:rPr>
        <w:t xml:space="preserve">(окладов) </w:t>
      </w:r>
      <w:r w:rsidRPr="00DC7019">
        <w:rPr>
          <w:sz w:val="28"/>
          <w:szCs w:val="28"/>
        </w:rPr>
        <w:t>заработной пла</w:t>
      </w:r>
      <w:r>
        <w:rPr>
          <w:sz w:val="28"/>
          <w:szCs w:val="28"/>
        </w:rPr>
        <w:t>т</w:t>
      </w:r>
      <w:r w:rsidRPr="00DC7019">
        <w:rPr>
          <w:sz w:val="28"/>
          <w:szCs w:val="28"/>
        </w:rPr>
        <w:t xml:space="preserve">ы, предусмотренных указанным </w:t>
      </w:r>
      <w:r>
        <w:rPr>
          <w:sz w:val="28"/>
          <w:szCs w:val="28"/>
        </w:rPr>
        <w:t>П</w:t>
      </w:r>
      <w:r w:rsidRPr="00DC7019">
        <w:rPr>
          <w:sz w:val="28"/>
          <w:szCs w:val="28"/>
        </w:rPr>
        <w:t>остановлением, включена оплата за отпуск.</w:t>
      </w:r>
    </w:p>
    <w:p w:rsidR="005D19F1" w:rsidRDefault="005D19F1" w:rsidP="006F76D4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sub_8"/>
      <w:bookmarkEnd w:id="21"/>
      <w:r w:rsidRPr="001D39AA">
        <w:rPr>
          <w:rFonts w:ascii="Times New Roman" w:hAnsi="Times New Roman" w:cs="Times New Roman"/>
          <w:sz w:val="28"/>
          <w:szCs w:val="28"/>
        </w:rPr>
        <w:t>V. Порядок определения уровня образования</w:t>
      </w:r>
    </w:p>
    <w:p w:rsidR="005D19F1" w:rsidRPr="003E66EE" w:rsidRDefault="005D19F1" w:rsidP="006F76D4"/>
    <w:p w:rsidR="005D19F1" w:rsidRPr="00B153EC" w:rsidRDefault="005D19F1" w:rsidP="006F76D4">
      <w:pPr>
        <w:ind w:firstLine="567"/>
        <w:jc w:val="both"/>
        <w:rPr>
          <w:sz w:val="28"/>
          <w:szCs w:val="28"/>
        </w:rPr>
      </w:pPr>
      <w:bookmarkStart w:id="23" w:name="sub_81"/>
      <w:bookmarkEnd w:id="22"/>
      <w:r w:rsidRPr="005C4D4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B153EC">
        <w:rPr>
          <w:sz w:val="28"/>
          <w:szCs w:val="28"/>
        </w:rPr>
        <w:t>1. Уровень образования педагогических рабо</w:t>
      </w:r>
      <w:r>
        <w:rPr>
          <w:sz w:val="28"/>
          <w:szCs w:val="28"/>
        </w:rPr>
        <w:t xml:space="preserve">тников </w:t>
      </w:r>
      <w:r w:rsidRPr="00B153EC">
        <w:rPr>
          <w:sz w:val="28"/>
          <w:szCs w:val="28"/>
        </w:rPr>
        <w:t>определяется на основании дипломов, аттестатов и других документов о соответствующем образовании независимо от специальности, которую они получили (за исключением тех случаев, когда это особо оговорено).</w:t>
      </w:r>
    </w:p>
    <w:p w:rsidR="005D19F1" w:rsidRPr="00B153EC" w:rsidRDefault="005D19F1" w:rsidP="006F76D4">
      <w:pPr>
        <w:ind w:firstLine="567"/>
        <w:jc w:val="both"/>
        <w:rPr>
          <w:sz w:val="28"/>
          <w:szCs w:val="28"/>
        </w:rPr>
      </w:pPr>
      <w:bookmarkStart w:id="24" w:name="sub_82"/>
      <w:bookmarkEnd w:id="23"/>
      <w:r w:rsidRPr="005C4D4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D9710A">
        <w:rPr>
          <w:sz w:val="28"/>
          <w:szCs w:val="28"/>
        </w:rPr>
        <w:t>2. Требования к уровню образования при установлении оплаты труда работников, определяются в соответствии с «Единым квалификационным справочником должностей руководителей, специалистов и служащих», предусматривают наличие среднего или высшего профессионального образования и, как правило, не содержат специальных требований к профилю полученной специальности по образованию.</w:t>
      </w:r>
    </w:p>
    <w:p w:rsidR="005D19F1" w:rsidRPr="00B153EC" w:rsidRDefault="005D19F1" w:rsidP="006F76D4">
      <w:pPr>
        <w:ind w:firstLine="567"/>
        <w:jc w:val="both"/>
        <w:rPr>
          <w:sz w:val="28"/>
          <w:szCs w:val="28"/>
        </w:rPr>
      </w:pPr>
      <w:bookmarkStart w:id="25" w:name="sub_83"/>
      <w:bookmarkEnd w:id="24"/>
      <w:r w:rsidRPr="005C4D4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B153EC">
        <w:rPr>
          <w:sz w:val="28"/>
          <w:szCs w:val="28"/>
        </w:rPr>
        <w:t>3. Педагогическим работникам, получившим диплом государственного образца о высшем профессиональном образовании, оплат</w:t>
      </w:r>
      <w:r>
        <w:rPr>
          <w:sz w:val="28"/>
          <w:szCs w:val="28"/>
        </w:rPr>
        <w:t>а</w:t>
      </w:r>
      <w:r w:rsidRPr="00B153EC">
        <w:rPr>
          <w:sz w:val="28"/>
          <w:szCs w:val="28"/>
        </w:rPr>
        <w:t xml:space="preserve"> труда (ставки </w:t>
      </w:r>
      <w:r>
        <w:rPr>
          <w:sz w:val="28"/>
          <w:szCs w:val="28"/>
        </w:rPr>
        <w:t xml:space="preserve">(оклады) </w:t>
      </w:r>
      <w:r w:rsidRPr="00B153EC">
        <w:rPr>
          <w:sz w:val="28"/>
          <w:szCs w:val="28"/>
        </w:rPr>
        <w:t>заработной платы) устанавливаются как лицам, имеющим высшее профессиональное образование, а педагогическим работникам, получившим диплом государственного образца о среднем профессиональном образовании, - как лицам, имеющим среднее профессиональное образование.</w:t>
      </w:r>
    </w:p>
    <w:bookmarkEnd w:id="25"/>
    <w:p w:rsidR="005D19F1" w:rsidRPr="00B153EC" w:rsidRDefault="005D19F1" w:rsidP="006F76D4">
      <w:pPr>
        <w:ind w:firstLine="567"/>
        <w:jc w:val="both"/>
        <w:rPr>
          <w:sz w:val="28"/>
          <w:szCs w:val="28"/>
        </w:rPr>
      </w:pPr>
      <w:r w:rsidRPr="00B153EC">
        <w:rPr>
          <w:sz w:val="28"/>
          <w:szCs w:val="28"/>
        </w:rPr>
        <w:t xml:space="preserve">Наличие у работников диплома государственного образца "бакалавр", "специалист", "магистр" дает право на установление им оплаты </w:t>
      </w:r>
      <w:r>
        <w:rPr>
          <w:sz w:val="28"/>
          <w:szCs w:val="28"/>
        </w:rPr>
        <w:t xml:space="preserve">за </w:t>
      </w:r>
      <w:r w:rsidRPr="00B153EC">
        <w:rPr>
          <w:sz w:val="28"/>
          <w:szCs w:val="28"/>
        </w:rPr>
        <w:t>труд, предусмотренных для лиц, имеющих высшее профессиональное образование.</w:t>
      </w:r>
    </w:p>
    <w:p w:rsidR="005D19F1" w:rsidRPr="00B153EC" w:rsidRDefault="005D19F1" w:rsidP="006F76D4">
      <w:pPr>
        <w:ind w:firstLine="567"/>
        <w:jc w:val="both"/>
        <w:rPr>
          <w:sz w:val="28"/>
          <w:szCs w:val="28"/>
        </w:rPr>
      </w:pPr>
      <w:r w:rsidRPr="00B153EC">
        <w:rPr>
          <w:sz w:val="28"/>
          <w:szCs w:val="28"/>
        </w:rPr>
        <w:t xml:space="preserve">Наличие у работников диплома государственного образца о неполном высшем профессиональном образовании права на установление оплаты </w:t>
      </w:r>
      <w:r>
        <w:rPr>
          <w:sz w:val="28"/>
          <w:szCs w:val="28"/>
        </w:rPr>
        <w:t xml:space="preserve">за </w:t>
      </w:r>
      <w:r w:rsidRPr="00B153EC">
        <w:rPr>
          <w:sz w:val="28"/>
          <w:szCs w:val="28"/>
        </w:rPr>
        <w:t>труд, предусмотренных для лиц, имеющих высшее или среднее профессиональное образование, не дает.</w:t>
      </w:r>
    </w:p>
    <w:p w:rsidR="005D19F1" w:rsidRPr="00B153EC" w:rsidRDefault="005D19F1" w:rsidP="006F76D4">
      <w:pPr>
        <w:ind w:firstLine="567"/>
        <w:jc w:val="both"/>
        <w:rPr>
          <w:sz w:val="28"/>
          <w:szCs w:val="28"/>
        </w:rPr>
      </w:pPr>
      <w:r w:rsidRPr="00B153EC">
        <w:rPr>
          <w:sz w:val="28"/>
          <w:szCs w:val="28"/>
        </w:rPr>
        <w:t xml:space="preserve">Окончание трех полных курсов высшего учебного заведения, а также </w:t>
      </w:r>
      <w:r>
        <w:rPr>
          <w:sz w:val="28"/>
          <w:szCs w:val="28"/>
        </w:rPr>
        <w:t>педагогического</w:t>
      </w:r>
      <w:r w:rsidRPr="00B153EC">
        <w:rPr>
          <w:sz w:val="28"/>
          <w:szCs w:val="28"/>
        </w:rPr>
        <w:t xml:space="preserve"> института и приравненных к нему учебных заведений дает право на установление оплаты труда (ставок </w:t>
      </w:r>
      <w:r>
        <w:rPr>
          <w:sz w:val="28"/>
          <w:szCs w:val="28"/>
        </w:rPr>
        <w:t xml:space="preserve">(окладов) </w:t>
      </w:r>
      <w:r w:rsidRPr="00B153EC">
        <w:rPr>
          <w:sz w:val="28"/>
          <w:szCs w:val="28"/>
        </w:rPr>
        <w:t>заработной платы), предусмотренных для лиц, имеющих среднее профессиональное образование.</w:t>
      </w:r>
    </w:p>
    <w:p w:rsidR="005D19F1" w:rsidRPr="00B153EC" w:rsidRDefault="005D19F1" w:rsidP="006F76D4">
      <w:pPr>
        <w:ind w:firstLine="567"/>
        <w:jc w:val="both"/>
        <w:rPr>
          <w:sz w:val="28"/>
          <w:szCs w:val="28"/>
        </w:rPr>
      </w:pPr>
      <w:bookmarkStart w:id="26" w:name="sub_84"/>
      <w:r w:rsidRPr="005C4D4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B153EC">
        <w:rPr>
          <w:sz w:val="28"/>
          <w:szCs w:val="28"/>
        </w:rPr>
        <w:t>4. Концертмейстерам и преподавателям музыкальных дисциплин, окончившим консерватории, музыкальные отделения и отделения клубной и культпросветработы институтов культуры, пединститутов (университетов), педучилищ и музыкальных училищ, работающим в образовательных учреждениях, оплат</w:t>
      </w:r>
      <w:r>
        <w:rPr>
          <w:sz w:val="28"/>
          <w:szCs w:val="28"/>
        </w:rPr>
        <w:t>а</w:t>
      </w:r>
      <w:r w:rsidRPr="00B153EC">
        <w:rPr>
          <w:sz w:val="28"/>
          <w:szCs w:val="28"/>
        </w:rPr>
        <w:t xml:space="preserve"> труда (ставки </w:t>
      </w:r>
      <w:r>
        <w:rPr>
          <w:sz w:val="28"/>
          <w:szCs w:val="28"/>
        </w:rPr>
        <w:t xml:space="preserve">(оклады) </w:t>
      </w:r>
      <w:r w:rsidRPr="00B153EC">
        <w:rPr>
          <w:sz w:val="28"/>
          <w:szCs w:val="28"/>
        </w:rPr>
        <w:t>заработной платы) устанавливаются как работникам, имеющим высшее или среднее музыкальное образование.</w:t>
      </w:r>
    </w:p>
    <w:p w:rsidR="005D19F1" w:rsidRDefault="005D19F1" w:rsidP="006F76D4">
      <w:pPr>
        <w:ind w:firstLine="567"/>
        <w:jc w:val="both"/>
        <w:rPr>
          <w:sz w:val="28"/>
          <w:szCs w:val="28"/>
        </w:rPr>
      </w:pPr>
      <w:bookmarkStart w:id="27" w:name="sub_87"/>
      <w:bookmarkEnd w:id="26"/>
      <w:r w:rsidRPr="005C4D4A">
        <w:rPr>
          <w:sz w:val="28"/>
          <w:szCs w:val="28"/>
        </w:rPr>
        <w:t>5</w:t>
      </w:r>
      <w:r>
        <w:rPr>
          <w:sz w:val="28"/>
          <w:szCs w:val="28"/>
        </w:rPr>
        <w:t>.5</w:t>
      </w:r>
      <w:r w:rsidRPr="00B153EC">
        <w:rPr>
          <w:sz w:val="28"/>
          <w:szCs w:val="28"/>
        </w:rPr>
        <w:t>. Работники, не имеющие специальной подготовки или стажа работы, установленных квалификационными требованиями,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аттестационной комиссии образовательного учреждения, в порядке исключения, могут быть назначены руководителем образовательного учреждения на соответствующие должности так же, как и работники, имеющие специальную подготовку и стаж работы. Этим работникам может быть установлен</w:t>
      </w:r>
      <w:r>
        <w:rPr>
          <w:sz w:val="28"/>
          <w:szCs w:val="28"/>
        </w:rPr>
        <w:t xml:space="preserve">а более высокая </w:t>
      </w:r>
      <w:r w:rsidRPr="00B153EC">
        <w:rPr>
          <w:sz w:val="28"/>
          <w:szCs w:val="28"/>
        </w:rPr>
        <w:t xml:space="preserve">оплаты </w:t>
      </w:r>
      <w:r>
        <w:rPr>
          <w:sz w:val="28"/>
          <w:szCs w:val="28"/>
        </w:rPr>
        <w:t xml:space="preserve">за </w:t>
      </w:r>
      <w:r w:rsidRPr="00B153EC">
        <w:rPr>
          <w:sz w:val="28"/>
          <w:szCs w:val="28"/>
        </w:rPr>
        <w:t xml:space="preserve">труд, </w:t>
      </w:r>
      <w:r>
        <w:rPr>
          <w:sz w:val="28"/>
          <w:szCs w:val="28"/>
        </w:rPr>
        <w:t>как для лиц, имеющих соответствующий</w:t>
      </w:r>
      <w:r w:rsidRPr="00B153EC">
        <w:rPr>
          <w:sz w:val="28"/>
          <w:szCs w:val="28"/>
        </w:rPr>
        <w:t xml:space="preserve"> педагогическ</w:t>
      </w:r>
      <w:r>
        <w:rPr>
          <w:sz w:val="28"/>
          <w:szCs w:val="28"/>
        </w:rPr>
        <w:t>ий стаж</w:t>
      </w:r>
      <w:r w:rsidRPr="00B153EC">
        <w:rPr>
          <w:sz w:val="28"/>
          <w:szCs w:val="28"/>
        </w:rPr>
        <w:t xml:space="preserve"> работы и образования.</w:t>
      </w:r>
    </w:p>
    <w:p w:rsidR="005D19F1" w:rsidRPr="00DC7019" w:rsidRDefault="005D19F1" w:rsidP="006F76D4">
      <w:pPr>
        <w:ind w:firstLine="567"/>
        <w:jc w:val="both"/>
        <w:rPr>
          <w:sz w:val="28"/>
          <w:szCs w:val="28"/>
        </w:rPr>
      </w:pPr>
    </w:p>
    <w:bookmarkEnd w:id="27"/>
    <w:p w:rsidR="005D19F1" w:rsidRDefault="005D19F1" w:rsidP="006F76D4">
      <w:pPr>
        <w:ind w:firstLine="720"/>
        <w:jc w:val="center"/>
        <w:rPr>
          <w:b/>
          <w:bCs/>
          <w:sz w:val="28"/>
          <w:szCs w:val="28"/>
        </w:rPr>
      </w:pPr>
      <w:r w:rsidRPr="00DA14D8"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en-US"/>
        </w:rPr>
        <w:t>I</w:t>
      </w:r>
      <w:r w:rsidRPr="00DA14D8">
        <w:rPr>
          <w:b/>
          <w:bCs/>
          <w:sz w:val="28"/>
          <w:szCs w:val="28"/>
        </w:rPr>
        <w:t>.Порядок определения стажа педагогической работы</w:t>
      </w:r>
    </w:p>
    <w:p w:rsidR="005D19F1" w:rsidRPr="00DA14D8" w:rsidRDefault="005D19F1" w:rsidP="006F76D4">
      <w:pPr>
        <w:ind w:firstLine="720"/>
        <w:jc w:val="center"/>
        <w:rPr>
          <w:b/>
          <w:bCs/>
          <w:sz w:val="28"/>
          <w:szCs w:val="28"/>
        </w:rPr>
      </w:pPr>
    </w:p>
    <w:p w:rsidR="005D19F1" w:rsidRPr="00DA14D8" w:rsidRDefault="005D19F1" w:rsidP="006F76D4">
      <w:pPr>
        <w:ind w:firstLine="567"/>
        <w:jc w:val="both"/>
        <w:rPr>
          <w:sz w:val="28"/>
          <w:szCs w:val="28"/>
        </w:rPr>
      </w:pPr>
      <w:bookmarkStart w:id="28" w:name="sub_91"/>
      <w:r w:rsidRPr="005C4D4A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F67EF6">
        <w:rPr>
          <w:sz w:val="28"/>
          <w:szCs w:val="28"/>
        </w:rPr>
        <w:t>1</w:t>
      </w:r>
      <w:r w:rsidRPr="00DA14D8">
        <w:rPr>
          <w:sz w:val="28"/>
          <w:szCs w:val="28"/>
        </w:rPr>
        <w:t>. Основным документом для определения стажа педагогической работы является трудовая книжка.</w:t>
      </w:r>
    </w:p>
    <w:bookmarkEnd w:id="28"/>
    <w:p w:rsidR="005D19F1" w:rsidRPr="00DA14D8" w:rsidRDefault="005D19F1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>Стаж педагогической работы, не подтвержденный записями в трудовой книжке, может быть установлен на основании надлежаще оформленных справок за подписью руководителей соответствующих учреждении, скрепленных печатью, выданных на основании документов, подтверждающих стаж работы по специальности (приказы, послужные и тарификационные списки, книги учета личного состава, табельные книги, архивные описи и т.д.). Справки должны содержать данные о наименовании образовательного учреждения, о должности и времени работы в этой должности, о дате выдачи справки, а также сведения, на основании которых выдана справка о работе.</w:t>
      </w:r>
    </w:p>
    <w:p w:rsidR="005D19F1" w:rsidRPr="00DA14D8" w:rsidRDefault="005D19F1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>В случае утраты документов о стаже педагогической работы указанный стаж может быть установлен на основании справок с прежних мест работы или на основании письменных заявлений двух свидетелей, подписи которых должны быть удостоверены в нотариальном порядке. Свидетели могут подтверждать стаж только за период совместной работы.</w:t>
      </w:r>
    </w:p>
    <w:p w:rsidR="005D19F1" w:rsidRPr="00DA14D8" w:rsidRDefault="005D19F1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>В исключительных случаях, когда не представляется возможным подтвердить стаж работы показаниями свидетелей, которые знали работника по совместной работе, и за период этой работы органы, в подчинении которых находятся образовательные учреждения, могут принимать показания свидетелей, знавших работника по совместной работе в одной системе.</w:t>
      </w:r>
    </w:p>
    <w:p w:rsidR="005D19F1" w:rsidRPr="00DA14D8" w:rsidRDefault="005D19F1" w:rsidP="006F76D4">
      <w:pPr>
        <w:ind w:firstLine="567"/>
        <w:jc w:val="both"/>
        <w:rPr>
          <w:sz w:val="28"/>
          <w:szCs w:val="28"/>
        </w:rPr>
      </w:pPr>
      <w:r w:rsidRPr="005C4D4A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DA14D8">
        <w:rPr>
          <w:sz w:val="28"/>
          <w:szCs w:val="28"/>
        </w:rPr>
        <w:t>2. В стаж педагогической работы засчитывается:</w:t>
      </w:r>
    </w:p>
    <w:p w:rsidR="005D19F1" w:rsidRPr="00DA14D8" w:rsidRDefault="005D19F1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 xml:space="preserve">педагогическая, руководящая и методическая работа в образовательных и других учреждениях согласно </w:t>
      </w:r>
      <w:r w:rsidRPr="00866800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№</w:t>
      </w:r>
      <w:r w:rsidRPr="00866800">
        <w:rPr>
          <w:sz w:val="28"/>
          <w:szCs w:val="28"/>
        </w:rPr>
        <w:t>11</w:t>
      </w:r>
      <w:r w:rsidRPr="00DA14D8">
        <w:rPr>
          <w:sz w:val="28"/>
          <w:szCs w:val="28"/>
        </w:rPr>
        <w:t xml:space="preserve"> к настоящему Положению;</w:t>
      </w:r>
    </w:p>
    <w:p w:rsidR="005D19F1" w:rsidRPr="00DA14D8" w:rsidRDefault="005D19F1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 xml:space="preserve">время работы в других учреждениях и организациях, службы в Вооруженных Силах СССР и Российской Федерации, обучения в учреждениях высшего и среднего профессионального образования - в порядке, предусмотренном </w:t>
      </w:r>
      <w:r w:rsidRPr="00866800">
        <w:rPr>
          <w:sz w:val="28"/>
          <w:szCs w:val="28"/>
        </w:rPr>
        <w:t xml:space="preserve">приложением 12 </w:t>
      </w:r>
      <w:r w:rsidRPr="00DA14D8">
        <w:rPr>
          <w:sz w:val="28"/>
          <w:szCs w:val="28"/>
        </w:rPr>
        <w:t>к настоящему Положению.</w:t>
      </w:r>
    </w:p>
    <w:p w:rsidR="005D19F1" w:rsidRDefault="005D19F1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>Под педагогической деятельностью, которая учитывается при применении пункта 2 приложения</w:t>
      </w:r>
      <w:r>
        <w:rPr>
          <w:sz w:val="28"/>
          <w:szCs w:val="28"/>
        </w:rPr>
        <w:t xml:space="preserve"> №12</w:t>
      </w:r>
      <w:r w:rsidRPr="00DA14D8">
        <w:rPr>
          <w:sz w:val="28"/>
          <w:szCs w:val="28"/>
        </w:rPr>
        <w:t xml:space="preserve"> к настоящему Положению, понимается работа в образовательных и других учреждениях, предусмотренных в приложении</w:t>
      </w:r>
      <w:r>
        <w:rPr>
          <w:sz w:val="28"/>
          <w:szCs w:val="28"/>
        </w:rPr>
        <w:t xml:space="preserve"> №</w:t>
      </w:r>
      <w:r w:rsidRPr="00DA14D8">
        <w:rPr>
          <w:sz w:val="28"/>
          <w:szCs w:val="28"/>
        </w:rPr>
        <w:t>1</w:t>
      </w:r>
      <w:r>
        <w:rPr>
          <w:sz w:val="28"/>
          <w:szCs w:val="28"/>
        </w:rPr>
        <w:t>1 к настоящему Положению.</w:t>
      </w:r>
    </w:p>
    <w:p w:rsidR="005D19F1" w:rsidRDefault="005D19F1" w:rsidP="006F76D4">
      <w:pPr>
        <w:ind w:firstLine="567"/>
        <w:jc w:val="both"/>
        <w:rPr>
          <w:sz w:val="28"/>
          <w:szCs w:val="28"/>
        </w:rPr>
      </w:pPr>
    </w:p>
    <w:p w:rsidR="005D19F1" w:rsidRDefault="005D19F1" w:rsidP="006F76D4">
      <w:pPr>
        <w:ind w:firstLine="567"/>
        <w:jc w:val="both"/>
        <w:rPr>
          <w:sz w:val="28"/>
          <w:szCs w:val="28"/>
        </w:rPr>
      </w:pPr>
    </w:p>
    <w:p w:rsidR="005D19F1" w:rsidRDefault="005D19F1" w:rsidP="006F76D4">
      <w:pPr>
        <w:ind w:firstLine="567"/>
        <w:jc w:val="both"/>
        <w:rPr>
          <w:sz w:val="28"/>
          <w:szCs w:val="28"/>
        </w:rPr>
      </w:pPr>
    </w:p>
    <w:p w:rsidR="005D19F1" w:rsidRDefault="005D19F1" w:rsidP="006F76D4">
      <w:pPr>
        <w:ind w:firstLine="567"/>
        <w:jc w:val="both"/>
        <w:rPr>
          <w:sz w:val="28"/>
          <w:szCs w:val="28"/>
        </w:rPr>
      </w:pPr>
    </w:p>
    <w:p w:rsidR="005D19F1" w:rsidRDefault="005D19F1"/>
    <w:sectPr w:rsidR="005D19F1" w:rsidSect="00E024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6FF"/>
    <w:rsid w:val="00032825"/>
    <w:rsid w:val="000B3493"/>
    <w:rsid w:val="000C5269"/>
    <w:rsid w:val="00105EFB"/>
    <w:rsid w:val="00106724"/>
    <w:rsid w:val="00110A6C"/>
    <w:rsid w:val="00170E93"/>
    <w:rsid w:val="001B249F"/>
    <w:rsid w:val="001D39AA"/>
    <w:rsid w:val="00210303"/>
    <w:rsid w:val="0025093C"/>
    <w:rsid w:val="00253038"/>
    <w:rsid w:val="0026581C"/>
    <w:rsid w:val="00271216"/>
    <w:rsid w:val="00272427"/>
    <w:rsid w:val="002B4980"/>
    <w:rsid w:val="00387C5B"/>
    <w:rsid w:val="00391DD6"/>
    <w:rsid w:val="003C0C6F"/>
    <w:rsid w:val="003E4D31"/>
    <w:rsid w:val="003E66EE"/>
    <w:rsid w:val="004D770E"/>
    <w:rsid w:val="004E3284"/>
    <w:rsid w:val="005560E4"/>
    <w:rsid w:val="005672A7"/>
    <w:rsid w:val="005A41B7"/>
    <w:rsid w:val="005B15AD"/>
    <w:rsid w:val="005C4D4A"/>
    <w:rsid w:val="005D19F1"/>
    <w:rsid w:val="005E182A"/>
    <w:rsid w:val="005E4C82"/>
    <w:rsid w:val="00632038"/>
    <w:rsid w:val="0068381A"/>
    <w:rsid w:val="006A43A0"/>
    <w:rsid w:val="006F76D4"/>
    <w:rsid w:val="007764C9"/>
    <w:rsid w:val="00785F57"/>
    <w:rsid w:val="00792B1B"/>
    <w:rsid w:val="007D3E03"/>
    <w:rsid w:val="008009D6"/>
    <w:rsid w:val="00830605"/>
    <w:rsid w:val="008438D5"/>
    <w:rsid w:val="00856031"/>
    <w:rsid w:val="00866800"/>
    <w:rsid w:val="00897101"/>
    <w:rsid w:val="008E2ACF"/>
    <w:rsid w:val="008F0B84"/>
    <w:rsid w:val="008F69F8"/>
    <w:rsid w:val="0096241C"/>
    <w:rsid w:val="00977AFB"/>
    <w:rsid w:val="009C7CA0"/>
    <w:rsid w:val="00A00EC9"/>
    <w:rsid w:val="00AB0542"/>
    <w:rsid w:val="00AC450C"/>
    <w:rsid w:val="00B153EC"/>
    <w:rsid w:val="00B47CFC"/>
    <w:rsid w:val="00BB105E"/>
    <w:rsid w:val="00BC117E"/>
    <w:rsid w:val="00BF6546"/>
    <w:rsid w:val="00CA431E"/>
    <w:rsid w:val="00CB56FF"/>
    <w:rsid w:val="00D837A2"/>
    <w:rsid w:val="00D9710A"/>
    <w:rsid w:val="00DA14D8"/>
    <w:rsid w:val="00DC0CF5"/>
    <w:rsid w:val="00DC130B"/>
    <w:rsid w:val="00DC5D8A"/>
    <w:rsid w:val="00DC7019"/>
    <w:rsid w:val="00DE35A2"/>
    <w:rsid w:val="00E00304"/>
    <w:rsid w:val="00E02483"/>
    <w:rsid w:val="00E20958"/>
    <w:rsid w:val="00EB1FF9"/>
    <w:rsid w:val="00F42281"/>
    <w:rsid w:val="00F67EF6"/>
    <w:rsid w:val="00FD1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6D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76D4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76D4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NoSpacing">
    <w:name w:val="No Spacing"/>
    <w:uiPriority w:val="99"/>
    <w:qFormat/>
    <w:rsid w:val="006F76D4"/>
    <w:rPr>
      <w:rFonts w:eastAsia="Times New Roman" w:cs="Calibri"/>
    </w:rPr>
  </w:style>
  <w:style w:type="paragraph" w:customStyle="1" w:styleId="ConsPlusNonformat">
    <w:name w:val="ConsPlusNonformat"/>
    <w:uiPriority w:val="99"/>
    <w:rsid w:val="00E024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1"/>
    <w:basedOn w:val="Normal"/>
    <w:next w:val="Normal"/>
    <w:uiPriority w:val="99"/>
    <w:semiHidden/>
    <w:rsid w:val="00E0248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B1FF9"/>
    <w:rPr>
      <w:rFonts w:eastAsia="Calibri"/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770E"/>
    <w:rPr>
      <w:rFonts w:ascii="Times New Roman" w:hAnsi="Times New Roman" w:cs="Times New Roman"/>
      <w:sz w:val="2"/>
      <w:szCs w:val="2"/>
    </w:rPr>
  </w:style>
  <w:style w:type="table" w:styleId="TableGrid">
    <w:name w:val="Table Grid"/>
    <w:basedOn w:val="TableNormal"/>
    <w:uiPriority w:val="99"/>
    <w:locked/>
    <w:rsid w:val="000C5269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24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E002800B4C542225660D8578C8C22A333857BEA28E6F732B4B649F32CE008636C6BB1D1985Do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309</TotalTime>
  <Pages>8</Pages>
  <Words>2924</Words>
  <Characters>16673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42</cp:revision>
  <cp:lastPrinted>2016-05-13T11:25:00Z</cp:lastPrinted>
  <dcterms:created xsi:type="dcterms:W3CDTF">2013-10-11T07:07:00Z</dcterms:created>
  <dcterms:modified xsi:type="dcterms:W3CDTF">2016-07-19T14:26:00Z</dcterms:modified>
</cp:coreProperties>
</file>